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Rēzekne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56E6D301">
                <wp:simplePos x="0" y="0"/>
                <wp:positionH relativeFrom="margin">
                  <wp:align>right</wp:align>
                </wp:positionH>
                <wp:positionV relativeFrom="paragraph">
                  <wp:posOffset>51752</wp:posOffset>
                </wp:positionV>
                <wp:extent cx="2691765" cy="8620125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620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5E549EBB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Rēzekne combines comparatively low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$15 529, below the Latvian median of $22 838. Employment is 47%, below the Latvian median of 52%. The enterprise creation rate, based on the most recent three years available, is 1.6%, equal to the Latvian median</w:t>
                            </w:r>
                            <w:r w:rsidR="00490DF7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685 per 1 000 inhabitants, below the Latvian median of 1 098. Foreign tourists account for 16% of stays, below the Latvian median of 27%. Enterprise creation in arts and recreation, based on the most recent three years available, is 4.0%,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6F5A5415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Rēzekne combines low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5% of built-up area (100-year return period), below the Latvian median of 8%. The house price index is 156 (2021=100), above the Latvian median of 136. Yearly HPI change is 15%, above the Latvian median of 6%. Land burned is 0%, equal to the Latvian median.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57954F36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30DC21E8" w:rsidR="009F6770" w:rsidRPr="00EC752B" w:rsidRDefault="00EC752B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EC752B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Rēzekne</w:t>
                            </w:r>
                            <w:proofErr w:type="spellEnd"/>
                            <w:r w:rsidRPr="00EC752B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low tertiary educational attainment with longer travel times to primary education and comparatively low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19%, below the Latvian median of 23%. Primary education travel time is 7 minutes, above the Latvian median of 5 minutes. PM2.5 exposure is 9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Rēzekne combines limited fixed broadband with mixed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67 Mbps, below the Latvian median of 78 Mbps. Paved roads represent 62% of the network, above the Latvian median of 59%. Cycleway density is less than 0.001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23B204AA" w:rsidR="009F6770" w:rsidRPr="00F50730" w:rsidRDefault="00F50730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F50730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Rēzekne</w:t>
                            </w:r>
                            <w:proofErr w:type="spellEnd"/>
                            <w:r w:rsidRPr="00F50730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a fully renewable electricity mix with comparatively low tree cover and limited forest expansion, alongside broad land protection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AC797E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70% of land, below the Latvian median of 77%, and has grown by 19% since 2000, below the Latvian median of 25%. Protected areas cover 21%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05pt;width:211.95pt;height:678.75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5E549EBB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Rēzekne combines comparatively low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$15 529, below the Latvian median of $22 838. Employment is 47%, below the Latvian median of 52%. The enterprise creation rate, based on the most recent three years available, is 1.6%, equal to the Latvian median</w:t>
                      </w:r>
                      <w:r w:rsidR="00490DF7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685 per 1 000 inhabitants, below the Latvian median of 1 098. Foreign tourists account for 16% of stays, below the Latvian median of 27%. Enterprise creation in arts and recreation, based on the most recent three years available, is 4.0%,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6F5A5415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Rēzekne combines low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5% of built-up area (100-year return period), below the Latvian median of 8%. The house price index is 156 (2021=100), above the Latvian median of 136. Yearly HPI change is 15%, above the Latvian median of 6%. Land burned is 0%, equal to the Latvian median.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57954F36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30DC21E8" w:rsidR="009F6770" w:rsidRPr="00EC752B" w:rsidRDefault="00EC752B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EC752B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Rēzekne</w:t>
                      </w:r>
                      <w:proofErr w:type="spellEnd"/>
                      <w:r w:rsidRPr="00EC752B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low tertiary educational attainment with longer travel times to primary education and comparatively low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19%, below the Latvian median of 23%. Primary education travel time is 7 minutes, above the Latvian median of 5 minutes. PM2.5 exposure is 9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Rēzekne combines limited fixed broadband with mixed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67 Mbps, below the Latvian median of 78 Mbps. Paved roads represent 62% of the network, above the Latvian median of 59%. Cycleway density is less than 0.001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23B204AA" w:rsidR="009F6770" w:rsidRPr="00F50730" w:rsidRDefault="00F50730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F50730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Rēzekne</w:t>
                      </w:r>
                      <w:proofErr w:type="spellEnd"/>
                      <w:r w:rsidRPr="00F50730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a fully renewable electricity mix with comparatively low tree cover and limited forest expansion, alongside broad land protection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AC797E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70% of land, below the Latvian median of 77%, and has grown by 19% since 2000, below the Latvian median of 25%. Protected areas cover 21%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AB2BE46" wp14:editId="063A4A17">
            <wp:extent cx="3060000" cy="2135419"/>
            <wp:effectExtent l="0" t="0" r="0" b="0"/>
            <wp:docPr id="1334153961" name="Rēzekne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Rēzekne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15 529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13 654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1529A" w14:textId="77777777" w:rsidR="00EE4ACA" w:rsidRDefault="00EE4ACA" w:rsidP="00CC3749"/>
  </w:endnote>
  <w:endnote w:type="continuationSeparator" w:id="0">
    <w:p w14:paraId="3755DDEE" w14:textId="77777777" w:rsidR="00EE4ACA" w:rsidRPr="00CF4424" w:rsidRDefault="00EE4ACA" w:rsidP="00CF4424">
      <w:pPr>
        <w:pStyle w:val="Footer"/>
        <w:jc w:val="both"/>
      </w:pPr>
    </w:p>
  </w:endnote>
  <w:endnote w:type="continuationNotice" w:id="1">
    <w:p w14:paraId="6A22E649" w14:textId="77777777" w:rsidR="00EE4ACA" w:rsidRDefault="00EE4A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A7352" w14:textId="77777777" w:rsidR="00EE4ACA" w:rsidRDefault="00EE4ACA" w:rsidP="00CC3749">
      <w:r>
        <w:separator/>
      </w:r>
    </w:p>
  </w:footnote>
  <w:footnote w:type="continuationSeparator" w:id="0">
    <w:p w14:paraId="5D8055D8" w14:textId="77777777" w:rsidR="00EE4ACA" w:rsidRDefault="00EE4ACA" w:rsidP="00CC3749">
      <w:r>
        <w:continuationSeparator/>
      </w:r>
    </w:p>
  </w:footnote>
  <w:footnote w:type="continuationNotice" w:id="1">
    <w:p w14:paraId="4708BE76" w14:textId="77777777" w:rsidR="00EE4ACA" w:rsidRDefault="00EE4A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0DF7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97E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2B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4ACA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730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3.xml><?xml version="1.0" encoding="utf-8"?>
<ds:datastoreItem xmlns:ds="http://schemas.openxmlformats.org/officeDocument/2006/customXml" ds:itemID="{477B4997-07F2-48B5-851C-F19C41F31132}"/>
</file>

<file path=customXml/itemProps4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1622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93</cp:revision>
  <dcterms:created xsi:type="dcterms:W3CDTF">2025-11-27T15:04:00Z</dcterms:created>
  <dcterms:modified xsi:type="dcterms:W3CDTF">2026-07-27T10:14:00Z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